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DC6" w:rsidRPr="00871D95" w:rsidRDefault="003E0DC6" w:rsidP="004B3571">
      <w:pPr>
        <w:spacing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9740A3" w:rsidRDefault="009740A3" w:rsidP="00316543">
      <w:pPr>
        <w:spacing w:line="240" w:lineRule="auto"/>
        <w:rPr>
          <w:rFonts w:asciiTheme="minorHAnsi" w:hAnsiTheme="minorHAnsi" w:cstheme="minorHAnsi"/>
          <w:b/>
          <w:sz w:val="18"/>
          <w:szCs w:val="24"/>
        </w:rPr>
      </w:pPr>
    </w:p>
    <w:p w:rsidR="0020577A" w:rsidRPr="00871D95" w:rsidRDefault="0020577A" w:rsidP="0031654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4B3571" w:rsidRPr="00871D95" w:rsidRDefault="004B3571" w:rsidP="004B3571">
      <w:pPr>
        <w:spacing w:after="120"/>
        <w:jc w:val="center"/>
        <w:rPr>
          <w:rFonts w:asciiTheme="minorHAnsi" w:hAnsiTheme="minorHAnsi" w:cstheme="minorHAnsi"/>
          <w:b/>
        </w:rPr>
      </w:pPr>
      <w:r w:rsidRPr="00871D95">
        <w:rPr>
          <w:rFonts w:asciiTheme="minorHAnsi" w:hAnsiTheme="minorHAnsi" w:cstheme="minorHAnsi"/>
          <w:b/>
        </w:rPr>
        <w:t xml:space="preserve">KARTA WERYFIKACJI </w:t>
      </w:r>
      <w:r w:rsidR="00F37A94">
        <w:rPr>
          <w:rFonts w:asciiTheme="minorHAnsi" w:hAnsiTheme="minorHAnsi" w:cstheme="minorHAnsi"/>
          <w:b/>
        </w:rPr>
        <w:t>WARUNKÓW FORMALNYCH</w:t>
      </w:r>
      <w:r w:rsidR="00567BBF">
        <w:rPr>
          <w:rFonts w:asciiTheme="minorHAnsi" w:hAnsiTheme="minorHAnsi" w:cstheme="minorHAnsi"/>
          <w:b/>
        </w:rPr>
        <w:t>/OCZYWISTYCH OMYŁEK</w:t>
      </w:r>
      <w:r w:rsidR="00F37A94" w:rsidRPr="00871D95">
        <w:rPr>
          <w:rFonts w:asciiTheme="minorHAnsi" w:hAnsiTheme="minorHAnsi" w:cstheme="minorHAnsi"/>
          <w:b/>
        </w:rPr>
        <w:t xml:space="preserve"> </w:t>
      </w:r>
      <w:r w:rsidRPr="00871D95">
        <w:rPr>
          <w:rFonts w:asciiTheme="minorHAnsi" w:hAnsiTheme="minorHAnsi" w:cstheme="minorHAnsi"/>
          <w:b/>
        </w:rPr>
        <w:t>WNIOSKU W RAMACH PO WER</w:t>
      </w:r>
      <w:r w:rsidR="00577983">
        <w:rPr>
          <w:rFonts w:asciiTheme="minorHAnsi" w:hAnsiTheme="minorHAnsi" w:cstheme="minorHAnsi"/>
          <w:b/>
        </w:rPr>
        <w:t xml:space="preserve"> – I weryfikacja</w:t>
      </w:r>
    </w:p>
    <w:p w:rsidR="00DB6CFA" w:rsidRPr="00871D95" w:rsidRDefault="00DB6CFA" w:rsidP="004B3571">
      <w:pPr>
        <w:spacing w:after="120"/>
        <w:jc w:val="center"/>
        <w:rPr>
          <w:rFonts w:asciiTheme="minorHAnsi" w:hAnsiTheme="minorHAnsi" w:cstheme="minorHAnsi"/>
          <w:b/>
        </w:rPr>
      </w:pP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INSTYTUCJA OGŁASZAJĄCA KONKURS: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…………………………………………………………………………….</w:t>
      </w:r>
    </w:p>
    <w:p w:rsidR="004B3571" w:rsidRPr="00871D95" w:rsidRDefault="004B3571" w:rsidP="0020577A">
      <w:pPr>
        <w:tabs>
          <w:tab w:val="right" w:pos="13577"/>
        </w:tabs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NR KONKURSU: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…………………………………………………………………………………………………………………</w:t>
      </w:r>
      <w:r w:rsidR="00FD3673">
        <w:rPr>
          <w:rFonts w:asciiTheme="minorHAnsi" w:hAnsiTheme="minorHAnsi" w:cstheme="minorHAnsi"/>
          <w:kern w:val="24"/>
          <w:sz w:val="18"/>
          <w:szCs w:val="18"/>
        </w:rPr>
        <w:tab/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b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DATA WPŁYWU WNIOSKU: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 xml:space="preserve"> ……………………………………………………………………………………………..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NR WNIOSKU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:...............................................................................................</w:t>
      </w:r>
      <w:r w:rsidR="0099463B">
        <w:rPr>
          <w:rFonts w:asciiTheme="minorHAnsi" w:hAnsiTheme="minorHAnsi" w:cstheme="minorHAnsi"/>
          <w:kern w:val="24"/>
          <w:sz w:val="18"/>
          <w:szCs w:val="18"/>
        </w:rPr>
        <w:t>........................</w:t>
      </w:r>
      <w:bookmarkStart w:id="0" w:name="_GoBack"/>
      <w:bookmarkEnd w:id="0"/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SUMA KONTROLNA WNIOSKU: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.............................................................................................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TYTUŁ PROJEKTU: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……………………………………………………………………………………………………………..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NAZWA WNIOSKODAWCY: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7"/>
        <w:gridCol w:w="7038"/>
        <w:gridCol w:w="1373"/>
        <w:gridCol w:w="1373"/>
        <w:gridCol w:w="3386"/>
      </w:tblGrid>
      <w:tr w:rsidR="004B3571" w:rsidRPr="00871D95" w:rsidTr="00910EBD">
        <w:tc>
          <w:tcPr>
            <w:tcW w:w="398" w:type="dxa"/>
            <w:shd w:val="pct12" w:color="auto" w:fill="auto"/>
          </w:tcPr>
          <w:p w:rsidR="004B3571" w:rsidRPr="00871D95" w:rsidRDefault="004B3571" w:rsidP="00910EB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A.</w:t>
            </w:r>
          </w:p>
        </w:tc>
        <w:tc>
          <w:tcPr>
            <w:tcW w:w="7158" w:type="dxa"/>
            <w:shd w:val="pct12" w:color="auto" w:fill="auto"/>
          </w:tcPr>
          <w:p w:rsidR="004B3571" w:rsidRPr="00871D95" w:rsidRDefault="004B3571" w:rsidP="00567BB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WERYFIKACJA 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WARUNKÓW 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FORMALNYCH</w:t>
            </w:r>
            <w:r w:rsidR="00567BBF">
              <w:rPr>
                <w:rFonts w:asciiTheme="minorHAnsi" w:hAnsiTheme="minorHAnsi" w:cstheme="minorHAnsi"/>
                <w:b/>
                <w:sz w:val="18"/>
                <w:szCs w:val="18"/>
              </w:rPr>
              <w:t>/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OCZYWISTYCH OMYŁEK WE WNIOSKU</w:t>
            </w:r>
          </w:p>
        </w:tc>
        <w:tc>
          <w:tcPr>
            <w:tcW w:w="1395" w:type="dxa"/>
            <w:shd w:val="pct12" w:color="auto" w:fill="auto"/>
          </w:tcPr>
          <w:p w:rsidR="004B3571" w:rsidRPr="00871D95" w:rsidRDefault="004B3571" w:rsidP="00910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TAK </w:t>
            </w:r>
            <w:r w:rsidRPr="00871D95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395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  <w:r w:rsidRPr="00871D95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3447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Braki 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 zakresie warunków 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formaln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lub oczywiste omyłki</w:t>
            </w:r>
          </w:p>
        </w:tc>
      </w:tr>
      <w:tr w:rsidR="004B3571" w:rsidRPr="00871D95" w:rsidTr="00910EBD">
        <w:tc>
          <w:tcPr>
            <w:tcW w:w="7556" w:type="dxa"/>
            <w:gridSpan w:val="2"/>
            <w:tcBorders>
              <w:bottom w:val="single" w:sz="4" w:space="0" w:color="auto"/>
            </w:tcBorders>
          </w:tcPr>
          <w:p w:rsidR="004B3571" w:rsidRPr="00871D95" w:rsidRDefault="004B3571" w:rsidP="00577983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Czy we wniosku stwierdzono braki 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 zakresie warunków </w:t>
            </w:r>
            <w:r w:rsidR="00577983"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formaln</w:t>
            </w:r>
            <w:r w:rsidR="00577983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r w:rsidR="00577983"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lub oczywiste omyłki ?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3447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B3571" w:rsidRPr="00871D95" w:rsidTr="00910EBD">
        <w:tc>
          <w:tcPr>
            <w:tcW w:w="398" w:type="dxa"/>
            <w:shd w:val="pct12" w:color="auto" w:fill="auto"/>
          </w:tcPr>
          <w:p w:rsidR="004B3571" w:rsidRPr="00871D95" w:rsidRDefault="004B3571" w:rsidP="00910EB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B.</w:t>
            </w:r>
          </w:p>
        </w:tc>
        <w:tc>
          <w:tcPr>
            <w:tcW w:w="7158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DECYZJA W SPRAWIE POPRAWNOŚCI WNIOSKU</w:t>
            </w:r>
          </w:p>
        </w:tc>
        <w:tc>
          <w:tcPr>
            <w:tcW w:w="2790" w:type="dxa"/>
            <w:gridSpan w:val="2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</w:p>
        </w:tc>
        <w:tc>
          <w:tcPr>
            <w:tcW w:w="3447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</w:p>
        </w:tc>
      </w:tr>
      <w:tr w:rsidR="004B3571" w:rsidRPr="00871D95" w:rsidTr="00910EBD">
        <w:tc>
          <w:tcPr>
            <w:tcW w:w="7556" w:type="dxa"/>
            <w:gridSpan w:val="2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Czy wniosek może zostać przekazany do oceny?</w:t>
            </w:r>
          </w:p>
        </w:tc>
        <w:tc>
          <w:tcPr>
            <w:tcW w:w="2790" w:type="dxa"/>
            <w:gridSpan w:val="2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3447" w:type="dxa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</w:tr>
    </w:tbl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5605"/>
      </w:tblGrid>
      <w:tr w:rsidR="004B3571" w:rsidRPr="00871D95" w:rsidTr="00910EBD">
        <w:tc>
          <w:tcPr>
            <w:tcW w:w="8188" w:type="dxa"/>
          </w:tcPr>
          <w:p w:rsidR="00BA0740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Sporządzone przez:                                                                                                                                                                                                </w:t>
            </w:r>
          </w:p>
          <w:p w:rsidR="00BA0740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nazwisko:</w:t>
            </w:r>
          </w:p>
          <w:p w:rsidR="00BA0740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Komórka organizacyjna:</w:t>
            </w:r>
          </w:p>
          <w:p w:rsidR="00BA0740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Data:</w:t>
            </w:r>
          </w:p>
          <w:p w:rsidR="004B3571" w:rsidRPr="00871D95" w:rsidRDefault="00BA0740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Podpis:</w:t>
            </w:r>
          </w:p>
        </w:tc>
        <w:tc>
          <w:tcPr>
            <w:tcW w:w="5605" w:type="dxa"/>
          </w:tcPr>
          <w:p w:rsidR="00BA0740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Zatwierdzone przez:</w:t>
            </w:r>
          </w:p>
          <w:p w:rsidR="00BA0740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nazwisko:</w:t>
            </w:r>
          </w:p>
          <w:p w:rsidR="00BA0740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Komórka organizacyjna:</w:t>
            </w:r>
          </w:p>
          <w:p w:rsidR="00BA0740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Data:</w:t>
            </w:r>
          </w:p>
          <w:p w:rsidR="004B3571" w:rsidRPr="00871D95" w:rsidRDefault="00BA0740" w:rsidP="00910EBD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Podpis:</w:t>
            </w:r>
          </w:p>
        </w:tc>
      </w:tr>
    </w:tbl>
    <w:p w:rsidR="00330639" w:rsidRPr="00871D95" w:rsidRDefault="00330639" w:rsidP="00316543">
      <w:pPr>
        <w:spacing w:line="240" w:lineRule="auto"/>
        <w:rPr>
          <w:rFonts w:asciiTheme="minorHAnsi" w:hAnsiTheme="minorHAnsi" w:cstheme="minorHAnsi"/>
          <w:i/>
          <w:sz w:val="24"/>
          <w:szCs w:val="24"/>
        </w:rPr>
      </w:pPr>
    </w:p>
    <w:sectPr w:rsidR="00330639" w:rsidRPr="00871D95" w:rsidSect="00BE07E8">
      <w:headerReference w:type="first" r:id="rId6"/>
      <w:footerReference w:type="first" r:id="rId7"/>
      <w:pgSz w:w="16838" w:h="11906" w:orient="landscape"/>
      <w:pgMar w:top="1418" w:right="1843" w:bottom="1418" w:left="1418" w:header="708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526" w:rsidRDefault="008C7526" w:rsidP="002775EC">
      <w:pPr>
        <w:spacing w:after="0" w:line="240" w:lineRule="auto"/>
      </w:pPr>
      <w:r>
        <w:separator/>
      </w:r>
    </w:p>
  </w:endnote>
  <w:endnote w:type="continuationSeparator" w:id="0">
    <w:p w:rsidR="008C7526" w:rsidRDefault="008C7526" w:rsidP="0027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C2E" w:rsidRPr="00BE07E8" w:rsidRDefault="00FD3673" w:rsidP="0020577A">
    <w:pPr>
      <w:pStyle w:val="Stopka"/>
      <w:tabs>
        <w:tab w:val="clear" w:pos="4536"/>
        <w:tab w:val="clear" w:pos="9072"/>
        <w:tab w:val="left" w:pos="3120"/>
      </w:tabs>
      <w:ind w:firstLine="993"/>
    </w:pPr>
    <w:r w:rsidRPr="00FD3673">
      <w:rPr>
        <w:rFonts w:ascii="Arial Narrow" w:eastAsia="Times New Roman" w:hAnsi="Arial Narrow"/>
        <w:noProof/>
        <w:snapToGrid w:val="0"/>
        <w:sz w:val="26"/>
        <w:szCs w:val="26"/>
        <w:lang w:eastAsia="pl-PL"/>
      </w:rPr>
      <w:drawing>
        <wp:anchor distT="0" distB="0" distL="114300" distR="114300" simplePos="0" relativeHeight="251662336" behindDoc="0" locked="0" layoutInCell="1" allowOverlap="1" wp14:anchorId="6C8A4F1E" wp14:editId="110A1BA0">
          <wp:simplePos x="0" y="0"/>
          <wp:positionH relativeFrom="column">
            <wp:posOffset>1014095</wp:posOffset>
          </wp:positionH>
          <wp:positionV relativeFrom="paragraph">
            <wp:posOffset>-346075</wp:posOffset>
          </wp:positionV>
          <wp:extent cx="6913880" cy="781050"/>
          <wp:effectExtent l="0" t="0" r="127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526" w:rsidRDefault="008C7526" w:rsidP="002775EC">
      <w:pPr>
        <w:spacing w:after="0" w:line="240" w:lineRule="auto"/>
      </w:pPr>
      <w:r>
        <w:separator/>
      </w:r>
    </w:p>
  </w:footnote>
  <w:footnote w:type="continuationSeparator" w:id="0">
    <w:p w:rsidR="008C7526" w:rsidRDefault="008C7526" w:rsidP="002775EC">
      <w:pPr>
        <w:spacing w:after="0" w:line="240" w:lineRule="auto"/>
      </w:pPr>
      <w:r>
        <w:continuationSeparator/>
      </w:r>
    </w:p>
  </w:footnote>
  <w:footnote w:id="1">
    <w:p w:rsidR="004B3571" w:rsidRPr="00E77165" w:rsidRDefault="004B3571" w:rsidP="004B3571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C5D24">
        <w:rPr>
          <w:rFonts w:ascii="Calibri" w:hAnsi="Calibri" w:cs="Calibri"/>
          <w:sz w:val="16"/>
          <w:szCs w:val="16"/>
        </w:rPr>
        <w:t>W razie zaznaczenia odpowiedzi „TAK” IOK wzywa wnioskodawcę do uzupełnienia wniosku</w:t>
      </w:r>
      <w:r w:rsidR="00BA0740">
        <w:rPr>
          <w:rFonts w:ascii="Calibri" w:hAnsi="Calibri" w:cs="Calibri"/>
          <w:sz w:val="16"/>
          <w:szCs w:val="16"/>
        </w:rPr>
        <w:t xml:space="preserve"> w zakresie warunków formalnych</w:t>
      </w:r>
      <w:r w:rsidRPr="000C5D24">
        <w:rPr>
          <w:rFonts w:ascii="Calibri" w:hAnsi="Calibri" w:cs="Calibri"/>
          <w:sz w:val="16"/>
          <w:szCs w:val="16"/>
        </w:rPr>
        <w:t xml:space="preserve"> lub poprawienia w nim oczywistej omyłki w terminie wskazanym w regulaminie konkursu nie krótszym niż 7 dni</w:t>
      </w:r>
      <w:r w:rsidR="00577983">
        <w:rPr>
          <w:rFonts w:ascii="Calibri" w:hAnsi="Calibri" w:cs="Calibri"/>
          <w:sz w:val="16"/>
          <w:szCs w:val="16"/>
        </w:rPr>
        <w:t xml:space="preserve"> i nie dłuższym niż 21 dni</w:t>
      </w:r>
      <w:r w:rsidRPr="000C5D24">
        <w:rPr>
          <w:rFonts w:ascii="Calibri" w:hAnsi="Calibri" w:cs="Calibri"/>
          <w:sz w:val="16"/>
          <w:szCs w:val="16"/>
        </w:rPr>
        <w:t xml:space="preserve"> pod rygorem pozostawienia wniosku bez rozpatrzenia.</w:t>
      </w:r>
    </w:p>
  </w:footnote>
  <w:footnote w:id="2">
    <w:p w:rsidR="004B3571" w:rsidRDefault="004B3571" w:rsidP="004B35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C5D24">
        <w:rPr>
          <w:rFonts w:ascii="Calibri" w:hAnsi="Calibri" w:cs="Calibri"/>
          <w:sz w:val="16"/>
          <w:szCs w:val="16"/>
        </w:rPr>
        <w:t xml:space="preserve">W razie zaznaczenia odpowiedzi „NIE” </w:t>
      </w:r>
      <w:r>
        <w:rPr>
          <w:rFonts w:ascii="Calibri" w:hAnsi="Calibri" w:cs="Calibri"/>
          <w:sz w:val="16"/>
          <w:szCs w:val="16"/>
        </w:rPr>
        <w:t>wniosek jest przekazywany do oceny.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FD367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E1CEEC5" wp14:editId="0700B02B">
          <wp:simplePos x="0" y="0"/>
          <wp:positionH relativeFrom="margin">
            <wp:posOffset>1014095</wp:posOffset>
          </wp:positionH>
          <wp:positionV relativeFrom="paragraph">
            <wp:posOffset>-287655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4342"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-367665</wp:posOffset>
          </wp:positionH>
          <wp:positionV relativeFrom="paragraph">
            <wp:posOffset>-285750</wp:posOffset>
          </wp:positionV>
          <wp:extent cx="9619615" cy="749935"/>
          <wp:effectExtent l="0" t="0" r="0" b="0"/>
          <wp:wrapNone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ackgroundRemoval t="10000" b="90000" l="10000" r="90000">
                                <a14:backgroundMark x1="3058" y1="46907" x2="70382" y2="49485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19615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9D"/>
    <w:rsid w:val="000206BC"/>
    <w:rsid w:val="0008623D"/>
    <w:rsid w:val="000B1C27"/>
    <w:rsid w:val="000C356A"/>
    <w:rsid w:val="000D3732"/>
    <w:rsid w:val="000F7D72"/>
    <w:rsid w:val="0014339D"/>
    <w:rsid w:val="00150308"/>
    <w:rsid w:val="00160DF4"/>
    <w:rsid w:val="001A01A0"/>
    <w:rsid w:val="001C6FDB"/>
    <w:rsid w:val="001C7169"/>
    <w:rsid w:val="001D7B14"/>
    <w:rsid w:val="0020577A"/>
    <w:rsid w:val="00240EE3"/>
    <w:rsid w:val="00244739"/>
    <w:rsid w:val="002775EC"/>
    <w:rsid w:val="00283C03"/>
    <w:rsid w:val="002E683E"/>
    <w:rsid w:val="003004F2"/>
    <w:rsid w:val="00305097"/>
    <w:rsid w:val="00316543"/>
    <w:rsid w:val="00321E97"/>
    <w:rsid w:val="00330639"/>
    <w:rsid w:val="00341E9D"/>
    <w:rsid w:val="00370368"/>
    <w:rsid w:val="003815BE"/>
    <w:rsid w:val="003C3665"/>
    <w:rsid w:val="003E0DC6"/>
    <w:rsid w:val="0045475E"/>
    <w:rsid w:val="00477200"/>
    <w:rsid w:val="004A0408"/>
    <w:rsid w:val="004B3571"/>
    <w:rsid w:val="004C59FF"/>
    <w:rsid w:val="004E3ADA"/>
    <w:rsid w:val="004F0208"/>
    <w:rsid w:val="00541C44"/>
    <w:rsid w:val="00552B11"/>
    <w:rsid w:val="00567BBF"/>
    <w:rsid w:val="00577983"/>
    <w:rsid w:val="005A4E66"/>
    <w:rsid w:val="005B1914"/>
    <w:rsid w:val="005E2853"/>
    <w:rsid w:val="005F1A37"/>
    <w:rsid w:val="0062525F"/>
    <w:rsid w:val="006A64FF"/>
    <w:rsid w:val="006C7A51"/>
    <w:rsid w:val="00740E48"/>
    <w:rsid w:val="00771F77"/>
    <w:rsid w:val="0080169F"/>
    <w:rsid w:val="00815EC3"/>
    <w:rsid w:val="00825F5A"/>
    <w:rsid w:val="00871D95"/>
    <w:rsid w:val="008C0B22"/>
    <w:rsid w:val="008C7526"/>
    <w:rsid w:val="008F18C6"/>
    <w:rsid w:val="009740A3"/>
    <w:rsid w:val="0099463B"/>
    <w:rsid w:val="009F126C"/>
    <w:rsid w:val="009F2913"/>
    <w:rsid w:val="00A52BB8"/>
    <w:rsid w:val="00A70685"/>
    <w:rsid w:val="00A73F7E"/>
    <w:rsid w:val="00A960B4"/>
    <w:rsid w:val="00B02C2E"/>
    <w:rsid w:val="00B63704"/>
    <w:rsid w:val="00B748B8"/>
    <w:rsid w:val="00BA0740"/>
    <w:rsid w:val="00BE07E8"/>
    <w:rsid w:val="00C10FBA"/>
    <w:rsid w:val="00C9324D"/>
    <w:rsid w:val="00CA26D3"/>
    <w:rsid w:val="00CB3155"/>
    <w:rsid w:val="00CB5E45"/>
    <w:rsid w:val="00CB5F6A"/>
    <w:rsid w:val="00D11119"/>
    <w:rsid w:val="00D97C7C"/>
    <w:rsid w:val="00DB6CFA"/>
    <w:rsid w:val="00E3739C"/>
    <w:rsid w:val="00E5513B"/>
    <w:rsid w:val="00E56F67"/>
    <w:rsid w:val="00EA2680"/>
    <w:rsid w:val="00EA72DE"/>
    <w:rsid w:val="00EB0E8E"/>
    <w:rsid w:val="00F34342"/>
    <w:rsid w:val="00F37A94"/>
    <w:rsid w:val="00F412C2"/>
    <w:rsid w:val="00F53706"/>
    <w:rsid w:val="00F87B6E"/>
    <w:rsid w:val="00FB679C"/>
    <w:rsid w:val="00FD3673"/>
    <w:rsid w:val="00FF35B7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51146"/>
  <w15:docId w15:val="{08232AED-09FB-47FD-AFD8-BAA42D1CC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2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2C2E"/>
    <w:rPr>
      <w:color w:val="0000FF"/>
      <w:u w:val="single"/>
    </w:rPr>
  </w:style>
  <w:style w:type="table" w:styleId="Tabela-Siatka">
    <w:name w:val="Table Grid"/>
    <w:basedOn w:val="Standardowy"/>
    <w:uiPriority w:val="59"/>
    <w:rsid w:val="00283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4B357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4B3571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rsid w:val="004B3571"/>
    <w:rPr>
      <w:vertAlign w:val="superscript"/>
    </w:rPr>
  </w:style>
  <w:style w:type="paragraph" w:styleId="Poprawka">
    <w:name w:val="Revision"/>
    <w:hidden/>
    <w:uiPriority w:val="99"/>
    <w:semiHidden/>
    <w:rsid w:val="00F37A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omek\Moje%20dokumenty\szablony%20wup\2011_07_10%20szablony%20wup\wu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wup</Template>
  <TotalTime>5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Cembrowicz</cp:lastModifiedBy>
  <cp:revision>3</cp:revision>
  <cp:lastPrinted>2017-11-02T07:17:00Z</cp:lastPrinted>
  <dcterms:created xsi:type="dcterms:W3CDTF">2021-01-22T06:28:00Z</dcterms:created>
  <dcterms:modified xsi:type="dcterms:W3CDTF">2021-01-22T06:53:00Z</dcterms:modified>
</cp:coreProperties>
</file>